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F40E542" w14:textId="77777777" w:rsidR="00F66E9E" w:rsidRPr="00E90B16" w:rsidRDefault="00F66E9E" w:rsidP="00F66E9E">
      <w:pPr>
        <w:pStyle w:val="Heading1"/>
      </w:pPr>
      <w:r>
        <w:t xml:space="preserve">Risk Rating Logo Guide    </w:t>
      </w:r>
      <w:r w:rsidRPr="00E90B16">
        <w:t xml:space="preserve">                                                   </w:t>
      </w:r>
      <w:r w:rsidRPr="00E90B16">
        <w:rPr>
          <w:noProof/>
        </w:rPr>
        <w:drawing>
          <wp:inline distT="0" distB="0" distL="0" distR="0" wp14:anchorId="71E4F128" wp14:editId="77046E0F">
            <wp:extent cx="485775" cy="38100"/>
            <wp:effectExtent l="0" t="0" r="0" b="0"/>
            <wp:docPr id="924436410" name="Picture 924436410" descr="Free-form: Shape 1, 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485775" cy="38100"/>
                    </a:xfrm>
                    <a:prstGeom prst="rect">
                      <a:avLst/>
                    </a:prstGeom>
                  </pic:spPr>
                </pic:pic>
              </a:graphicData>
            </a:graphic>
          </wp:inline>
        </w:drawing>
      </w:r>
    </w:p>
    <w:p w14:paraId="67A7E06D" w14:textId="77777777" w:rsidR="00F66E9E" w:rsidRPr="00E90B16" w:rsidRDefault="00F66E9E" w:rsidP="00F66E9E">
      <w:pPr>
        <w:ind w:left="0"/>
      </w:pPr>
    </w:p>
    <w:p w14:paraId="2E59B26E" w14:textId="77777777" w:rsidR="00F66E9E" w:rsidRPr="00E90B16" w:rsidRDefault="00F66E9E" w:rsidP="00F66E9E">
      <w:pPr>
        <w:pStyle w:val="Introparagraph"/>
      </w:pPr>
      <w:r>
        <w:t>Option 1</w:t>
      </w:r>
    </w:p>
    <w:p w14:paraId="421EF0F7" w14:textId="77777777" w:rsidR="00F66E9E" w:rsidRPr="00E90B16" w:rsidRDefault="00F66E9E" w:rsidP="00F66E9E">
      <w:pPr>
        <w:spacing w:before="3"/>
        <w:ind w:left="850" w:right="1136"/>
      </w:pPr>
      <w:r w:rsidRPr="00E90B16">
        <w:rPr>
          <w:color w:val="1F2334"/>
        </w:rPr>
        <w:t xml:space="preserve"> </w:t>
      </w:r>
    </w:p>
    <w:p w14:paraId="380F06C0" w14:textId="77777777" w:rsidR="00F66E9E" w:rsidRDefault="00F66E9E" w:rsidP="00F66E9E">
      <w:pPr>
        <w:spacing w:before="3"/>
        <w:ind w:left="850" w:right="1136"/>
        <w:rPr>
          <w:color w:val="1F2334"/>
        </w:rPr>
      </w:pPr>
      <w:r>
        <w:rPr>
          <w:color w:val="1F2334"/>
        </w:rPr>
        <w:t>As part of our risk rating service, we provide individual rating logos for you to use. These range from 1-10 ratings for both income and growth funds.</w:t>
      </w:r>
    </w:p>
    <w:p w14:paraId="3382D77B" w14:textId="77777777" w:rsidR="00F66E9E" w:rsidRDefault="00F66E9E" w:rsidP="00F66E9E">
      <w:pPr>
        <w:spacing w:before="3"/>
        <w:ind w:left="850" w:right="1136"/>
        <w:rPr>
          <w:color w:val="1F2334"/>
        </w:rPr>
      </w:pPr>
    </w:p>
    <w:p w14:paraId="3D915A75" w14:textId="77777777" w:rsidR="00F66E9E" w:rsidRDefault="00F66E9E" w:rsidP="00F66E9E">
      <w:pPr>
        <w:spacing w:before="3"/>
        <w:ind w:left="850" w:right="1136"/>
        <w:rPr>
          <w:color w:val="1F2334"/>
        </w:rPr>
      </w:pPr>
      <w:r>
        <w:rPr>
          <w:color w:val="1F2334"/>
        </w:rPr>
        <w:t>Examples:</w:t>
      </w:r>
    </w:p>
    <w:p w14:paraId="0C480D01" w14:textId="77777777" w:rsidR="00F66E9E" w:rsidRDefault="00F66E9E" w:rsidP="00F66E9E">
      <w:r>
        <w:rPr>
          <w:noProof/>
        </w:rPr>
        <w:drawing>
          <wp:anchor distT="0" distB="0" distL="114300" distR="114300" simplePos="0" relativeHeight="251662336" behindDoc="0" locked="0" layoutInCell="1" allowOverlap="1" wp14:anchorId="7FFF3041" wp14:editId="7BEB22B9">
            <wp:simplePos x="0" y="0"/>
            <wp:positionH relativeFrom="column">
              <wp:posOffset>2136775</wp:posOffset>
            </wp:positionH>
            <wp:positionV relativeFrom="paragraph">
              <wp:posOffset>73660</wp:posOffset>
            </wp:positionV>
            <wp:extent cx="1542415" cy="610235"/>
            <wp:effectExtent l="0" t="0" r="635" b="0"/>
            <wp:wrapSquare wrapText="bothSides"/>
            <wp:docPr id="35" name="image7.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Graphical user interface, application&#10;&#10;Description automatically generated"/>
                    <pic:cNvPicPr preferRelativeResize="0"/>
                  </pic:nvPicPr>
                  <pic:blipFill>
                    <a:blip r:embed="rId10">
                      <a:extLst>
                        <a:ext uri="{28A0092B-C50C-407E-A947-70E740481C1C}">
                          <a14:useLocalDpi xmlns:a14="http://schemas.microsoft.com/office/drawing/2010/main" val="0"/>
                        </a:ext>
                      </a:extLst>
                    </a:blip>
                    <a:srcRect/>
                    <a:stretch>
                      <a:fillRect/>
                    </a:stretch>
                  </pic:blipFill>
                  <pic:spPr>
                    <a:xfrm>
                      <a:off x="0" y="0"/>
                      <a:ext cx="1542415" cy="610235"/>
                    </a:xfrm>
                    <a:prstGeom prst="rect">
                      <a:avLst/>
                    </a:prstGeom>
                    <a:ln/>
                  </pic:spPr>
                </pic:pic>
              </a:graphicData>
            </a:graphic>
          </wp:anchor>
        </w:drawing>
      </w:r>
      <w:r>
        <w:rPr>
          <w:noProof/>
        </w:rPr>
        <w:drawing>
          <wp:anchor distT="0" distB="0" distL="114300" distR="114300" simplePos="0" relativeHeight="251663360" behindDoc="0" locked="0" layoutInCell="1" allowOverlap="1" wp14:anchorId="06A00FD1" wp14:editId="458B7B19">
            <wp:simplePos x="0" y="0"/>
            <wp:positionH relativeFrom="column">
              <wp:posOffset>3746500</wp:posOffset>
            </wp:positionH>
            <wp:positionV relativeFrom="paragraph">
              <wp:posOffset>85725</wp:posOffset>
            </wp:positionV>
            <wp:extent cx="1518920" cy="601345"/>
            <wp:effectExtent l="0" t="0" r="5080" b="8255"/>
            <wp:wrapSquare wrapText="bothSides"/>
            <wp:docPr id="34" name="image13.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3.png" descr="Graphical user interface, application&#10;&#10;Description automatically generated"/>
                    <pic:cNvPicPr preferRelativeResize="0"/>
                  </pic:nvPicPr>
                  <pic:blipFill>
                    <a:blip r:embed="rId11">
                      <a:extLst>
                        <a:ext uri="{28A0092B-C50C-407E-A947-70E740481C1C}">
                          <a14:useLocalDpi xmlns:a14="http://schemas.microsoft.com/office/drawing/2010/main" val="0"/>
                        </a:ext>
                      </a:extLst>
                    </a:blip>
                    <a:srcRect/>
                    <a:stretch>
                      <a:fillRect/>
                    </a:stretch>
                  </pic:blipFill>
                  <pic:spPr>
                    <a:xfrm>
                      <a:off x="0" y="0"/>
                      <a:ext cx="1518920" cy="601345"/>
                    </a:xfrm>
                    <a:prstGeom prst="rect">
                      <a:avLst/>
                    </a:prstGeom>
                    <a:ln/>
                  </pic:spPr>
                </pic:pic>
              </a:graphicData>
            </a:graphic>
          </wp:anchor>
        </w:drawing>
      </w:r>
      <w:r>
        <w:rPr>
          <w:noProof/>
        </w:rPr>
        <w:drawing>
          <wp:anchor distT="0" distB="0" distL="114300" distR="114300" simplePos="0" relativeHeight="251661312" behindDoc="0" locked="0" layoutInCell="1" allowOverlap="1" wp14:anchorId="12FE5470" wp14:editId="41FA04CF">
            <wp:simplePos x="0" y="0"/>
            <wp:positionH relativeFrom="column">
              <wp:posOffset>546100</wp:posOffset>
            </wp:positionH>
            <wp:positionV relativeFrom="paragraph">
              <wp:posOffset>76200</wp:posOffset>
            </wp:positionV>
            <wp:extent cx="1512286" cy="598613"/>
            <wp:effectExtent l="0" t="0" r="0" b="0"/>
            <wp:wrapSquare wrapText="bothSides"/>
            <wp:docPr id="33" name="image10.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Graphical user interface, application&#10;&#10;Description automatically generated"/>
                    <pic:cNvPicPr preferRelativeResize="0"/>
                  </pic:nvPicPr>
                  <pic:blipFill>
                    <a:blip r:embed="rId12">
                      <a:extLst>
                        <a:ext uri="{28A0092B-C50C-407E-A947-70E740481C1C}">
                          <a14:useLocalDpi xmlns:a14="http://schemas.microsoft.com/office/drawing/2010/main" val="0"/>
                        </a:ext>
                      </a:extLst>
                    </a:blip>
                    <a:srcRect/>
                    <a:stretch>
                      <a:fillRect/>
                    </a:stretch>
                  </pic:blipFill>
                  <pic:spPr>
                    <a:xfrm>
                      <a:off x="0" y="0"/>
                      <a:ext cx="1512286" cy="598613"/>
                    </a:xfrm>
                    <a:prstGeom prst="rect">
                      <a:avLst/>
                    </a:prstGeom>
                    <a:ln/>
                  </pic:spPr>
                </pic:pic>
              </a:graphicData>
            </a:graphic>
          </wp:anchor>
        </w:drawing>
      </w:r>
      <w:r>
        <w:t xml:space="preserve">    </w:t>
      </w:r>
    </w:p>
    <w:p w14:paraId="43279251" w14:textId="77777777" w:rsidR="00F66E9E" w:rsidRDefault="00F66E9E" w:rsidP="00F66E9E">
      <w:r>
        <w:rPr>
          <w:noProof/>
        </w:rPr>
        <w:drawing>
          <wp:anchor distT="0" distB="0" distL="114300" distR="114300" simplePos="0" relativeHeight="251666432" behindDoc="0" locked="0" layoutInCell="1" allowOverlap="1" wp14:anchorId="2F9754EA" wp14:editId="5BA15512">
            <wp:simplePos x="0" y="0"/>
            <wp:positionH relativeFrom="column">
              <wp:posOffset>3745230</wp:posOffset>
            </wp:positionH>
            <wp:positionV relativeFrom="paragraph">
              <wp:posOffset>389890</wp:posOffset>
            </wp:positionV>
            <wp:extent cx="1510665" cy="597535"/>
            <wp:effectExtent l="0" t="0" r="0" b="0"/>
            <wp:wrapSquare wrapText="bothSides"/>
            <wp:docPr id="40" name="image3.png" descr="Logo&#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3.png" descr="Logo&#10;&#10;Description automatically generated with medium confidence"/>
                    <pic:cNvPicPr preferRelativeResize="0"/>
                  </pic:nvPicPr>
                  <pic:blipFill>
                    <a:blip r:embed="rId13">
                      <a:extLst>
                        <a:ext uri="{28A0092B-C50C-407E-A947-70E740481C1C}">
                          <a14:useLocalDpi xmlns:a14="http://schemas.microsoft.com/office/drawing/2010/main" val="0"/>
                        </a:ext>
                      </a:extLst>
                    </a:blip>
                    <a:srcRect/>
                    <a:stretch>
                      <a:fillRect/>
                    </a:stretch>
                  </pic:blipFill>
                  <pic:spPr>
                    <a:xfrm>
                      <a:off x="0" y="0"/>
                      <a:ext cx="1510665" cy="597535"/>
                    </a:xfrm>
                    <a:prstGeom prst="rect">
                      <a:avLst/>
                    </a:prstGeom>
                    <a:ln/>
                  </pic:spPr>
                </pic:pic>
              </a:graphicData>
            </a:graphic>
          </wp:anchor>
        </w:drawing>
      </w:r>
      <w:r>
        <w:rPr>
          <w:noProof/>
        </w:rPr>
        <w:drawing>
          <wp:anchor distT="0" distB="0" distL="114300" distR="114300" simplePos="0" relativeHeight="251665408" behindDoc="0" locked="0" layoutInCell="1" allowOverlap="1" wp14:anchorId="574978FE" wp14:editId="38B37FDE">
            <wp:simplePos x="0" y="0"/>
            <wp:positionH relativeFrom="column">
              <wp:posOffset>2146300</wp:posOffset>
            </wp:positionH>
            <wp:positionV relativeFrom="paragraph">
              <wp:posOffset>389890</wp:posOffset>
            </wp:positionV>
            <wp:extent cx="1532890" cy="606425"/>
            <wp:effectExtent l="0" t="0" r="0" b="3175"/>
            <wp:wrapSquare wrapText="bothSides"/>
            <wp:docPr id="36" name="image11.png" descr="Graphical user interfac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1.png" descr="Graphical user interface&#10;&#10;Description automatically generated with medium confidence"/>
                    <pic:cNvPicPr preferRelativeResize="0"/>
                  </pic:nvPicPr>
                  <pic:blipFill>
                    <a:blip r:embed="rId14">
                      <a:extLst>
                        <a:ext uri="{28A0092B-C50C-407E-A947-70E740481C1C}">
                          <a14:useLocalDpi xmlns:a14="http://schemas.microsoft.com/office/drawing/2010/main" val="0"/>
                        </a:ext>
                      </a:extLst>
                    </a:blip>
                    <a:srcRect/>
                    <a:stretch>
                      <a:fillRect/>
                    </a:stretch>
                  </pic:blipFill>
                  <pic:spPr>
                    <a:xfrm>
                      <a:off x="0" y="0"/>
                      <a:ext cx="1532890" cy="606425"/>
                    </a:xfrm>
                    <a:prstGeom prst="rect">
                      <a:avLst/>
                    </a:prstGeom>
                    <a:ln/>
                  </pic:spPr>
                </pic:pic>
              </a:graphicData>
            </a:graphic>
          </wp:anchor>
        </w:drawing>
      </w:r>
      <w:r>
        <w:rPr>
          <w:noProof/>
        </w:rPr>
        <w:drawing>
          <wp:anchor distT="0" distB="0" distL="114300" distR="114300" simplePos="0" relativeHeight="251664384" behindDoc="0" locked="0" layoutInCell="1" allowOverlap="1" wp14:anchorId="593D2816" wp14:editId="1A37B5ED">
            <wp:simplePos x="0" y="0"/>
            <wp:positionH relativeFrom="column">
              <wp:posOffset>551815</wp:posOffset>
            </wp:positionH>
            <wp:positionV relativeFrom="paragraph">
              <wp:posOffset>380365</wp:posOffset>
            </wp:positionV>
            <wp:extent cx="1509448" cy="597490"/>
            <wp:effectExtent l="0" t="0" r="0" b="0"/>
            <wp:wrapSquare wrapText="bothSides"/>
            <wp:docPr id="37" name="image1.png" descr="Graphical user interface, application&#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png" descr="Graphical user interface, application&#10;&#10;Description automatically generated with medium confidence"/>
                    <pic:cNvPicPr preferRelativeResize="0"/>
                  </pic:nvPicPr>
                  <pic:blipFill>
                    <a:blip r:embed="rId15">
                      <a:extLst>
                        <a:ext uri="{28A0092B-C50C-407E-A947-70E740481C1C}">
                          <a14:useLocalDpi xmlns:a14="http://schemas.microsoft.com/office/drawing/2010/main" val="0"/>
                        </a:ext>
                      </a:extLst>
                    </a:blip>
                    <a:srcRect/>
                    <a:stretch>
                      <a:fillRect/>
                    </a:stretch>
                  </pic:blipFill>
                  <pic:spPr>
                    <a:xfrm>
                      <a:off x="0" y="0"/>
                      <a:ext cx="1509448" cy="597490"/>
                    </a:xfrm>
                    <a:prstGeom prst="rect">
                      <a:avLst/>
                    </a:prstGeom>
                    <a:ln/>
                  </pic:spPr>
                </pic:pic>
              </a:graphicData>
            </a:graphic>
          </wp:anchor>
        </w:drawing>
      </w:r>
      <w:r>
        <w:t xml:space="preserve">    </w:t>
      </w:r>
      <w:bookmarkStart w:id="0" w:name="_fs3sdy652q1e"/>
      <w:bookmarkEnd w:id="0"/>
      <w:r>
        <w:br/>
      </w:r>
      <w:r>
        <w:br/>
      </w:r>
      <w:r>
        <w:br/>
      </w:r>
      <w:r>
        <w:br/>
      </w:r>
      <w:r>
        <w:br/>
      </w:r>
    </w:p>
    <w:p w14:paraId="6024F4AE" w14:textId="77777777" w:rsidR="00F66E9E" w:rsidRPr="00E90B16" w:rsidRDefault="00F66E9E" w:rsidP="00F66E9E">
      <w:pPr>
        <w:pStyle w:val="Introparagraph"/>
      </w:pPr>
      <w:r>
        <w:t>Option 2</w:t>
      </w:r>
    </w:p>
    <w:p w14:paraId="04CBAD74" w14:textId="77777777" w:rsidR="00F66E9E" w:rsidRPr="00E90B16" w:rsidRDefault="00F66E9E" w:rsidP="00F66E9E">
      <w:pPr>
        <w:spacing w:before="3"/>
        <w:ind w:left="850" w:right="1136"/>
      </w:pPr>
      <w:r w:rsidRPr="00E90B16">
        <w:rPr>
          <w:color w:val="1F2334"/>
        </w:rPr>
        <w:t xml:space="preserve"> </w:t>
      </w:r>
    </w:p>
    <w:p w14:paraId="14C9E062" w14:textId="77777777" w:rsidR="00F66E9E" w:rsidRDefault="00F66E9E" w:rsidP="00F66E9E">
      <w:pPr>
        <w:spacing w:before="3"/>
        <w:ind w:left="850" w:right="1136"/>
        <w:rPr>
          <w:color w:val="1F2334"/>
        </w:rPr>
      </w:pPr>
      <w:r w:rsidRPr="00100349">
        <w:rPr>
          <w:color w:val="1F2334"/>
        </w:rPr>
        <w:t xml:space="preserve">We also provide the option to specify the fund ranges with the rating to the right. To use this, you will need to add the score on the right of the graphic using our ‘Roboto’ font in the ‘Black’ font weight. </w:t>
      </w:r>
    </w:p>
    <w:p w14:paraId="1FB1CDA5" w14:textId="77777777" w:rsidR="00F66E9E" w:rsidRPr="00100349" w:rsidRDefault="00F66E9E" w:rsidP="00F66E9E">
      <w:pPr>
        <w:spacing w:before="3"/>
        <w:ind w:left="850" w:right="1136"/>
        <w:rPr>
          <w:color w:val="1F2334"/>
        </w:rPr>
      </w:pPr>
    </w:p>
    <w:p w14:paraId="032AF5B5" w14:textId="77777777" w:rsidR="00F66E9E" w:rsidRDefault="00F66E9E" w:rsidP="00F66E9E">
      <w:pPr>
        <w:spacing w:before="3"/>
        <w:ind w:left="850" w:right="1136"/>
        <w:rPr>
          <w:color w:val="1F2334"/>
        </w:rPr>
      </w:pPr>
      <w:r w:rsidRPr="00100349">
        <w:rPr>
          <w:color w:val="1F2334"/>
        </w:rPr>
        <w:t>The font is within the EV brand pack supplied and is an open source / free to use Google font with no royalties.</w:t>
      </w:r>
    </w:p>
    <w:p w14:paraId="2220CE2A" w14:textId="77777777" w:rsidR="00F66E9E" w:rsidRPr="00100349" w:rsidRDefault="00F66E9E" w:rsidP="00F66E9E">
      <w:pPr>
        <w:spacing w:before="3"/>
        <w:ind w:left="850" w:right="1136"/>
        <w:rPr>
          <w:color w:val="1F2334"/>
        </w:rPr>
      </w:pPr>
    </w:p>
    <w:p w14:paraId="5F91D795" w14:textId="77777777" w:rsidR="00F66E9E" w:rsidRPr="00100349" w:rsidRDefault="00F66E9E" w:rsidP="00F66E9E">
      <w:pPr>
        <w:spacing w:before="3"/>
        <w:ind w:left="850" w:right="1136"/>
        <w:rPr>
          <w:color w:val="1F2334"/>
        </w:rPr>
      </w:pPr>
      <w:r w:rsidRPr="00100349">
        <w:rPr>
          <w:color w:val="1F2334"/>
        </w:rPr>
        <w:t>Please follow the guide below to create your bespoke rating score (scores can easily be added using the Paint application within Windows):</w:t>
      </w:r>
    </w:p>
    <w:p w14:paraId="7908540E" w14:textId="77777777" w:rsidR="00F66E9E" w:rsidRDefault="00F66E9E" w:rsidP="00F66E9E">
      <w:pPr>
        <w:widowControl/>
        <w:spacing w:before="0" w:line="240" w:lineRule="auto"/>
      </w:pPr>
      <w:r>
        <w:rPr>
          <w:noProof/>
        </w:rPr>
        <w:drawing>
          <wp:inline distT="0" distB="0" distL="0" distR="0" wp14:anchorId="664B0815" wp14:editId="6781F64D">
            <wp:extent cx="1969718" cy="858926"/>
            <wp:effectExtent l="0" t="0" r="0" b="0"/>
            <wp:docPr id="38" name="image5.png" descr="A picture containing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A picture containing logo&#10;&#10;Description automatically generated"/>
                    <pic:cNvPicPr preferRelativeResize="0"/>
                  </pic:nvPicPr>
                  <pic:blipFill>
                    <a:blip r:embed="rId16"/>
                    <a:srcRect/>
                    <a:stretch>
                      <a:fillRect/>
                    </a:stretch>
                  </pic:blipFill>
                  <pic:spPr>
                    <a:xfrm>
                      <a:off x="0" y="0"/>
                      <a:ext cx="1969718" cy="858926"/>
                    </a:xfrm>
                    <a:prstGeom prst="rect">
                      <a:avLst/>
                    </a:prstGeom>
                    <a:ln/>
                  </pic:spPr>
                </pic:pic>
              </a:graphicData>
            </a:graphic>
          </wp:inline>
        </w:drawing>
      </w:r>
      <w:r>
        <w:t xml:space="preserve">  </w:t>
      </w:r>
      <w:r>
        <w:rPr>
          <w:noProof/>
        </w:rPr>
        <w:drawing>
          <wp:inline distT="0" distB="0" distL="0" distR="0" wp14:anchorId="7FD2DEA8" wp14:editId="57B4C871">
            <wp:extent cx="2011144" cy="876991"/>
            <wp:effectExtent l="0" t="0" r="0" b="0"/>
            <wp:docPr id="42" name="image8.png" descr="A picture containing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A picture containing logo&#10;&#10;Description automatically generated"/>
                    <pic:cNvPicPr preferRelativeResize="0"/>
                  </pic:nvPicPr>
                  <pic:blipFill>
                    <a:blip r:embed="rId17"/>
                    <a:srcRect/>
                    <a:stretch>
                      <a:fillRect/>
                    </a:stretch>
                  </pic:blipFill>
                  <pic:spPr>
                    <a:xfrm>
                      <a:off x="0" y="0"/>
                      <a:ext cx="2011144" cy="876991"/>
                    </a:xfrm>
                    <a:prstGeom prst="rect">
                      <a:avLst/>
                    </a:prstGeom>
                    <a:ln/>
                  </pic:spPr>
                </pic:pic>
              </a:graphicData>
            </a:graphic>
          </wp:inline>
        </w:drawing>
      </w:r>
      <w:r>
        <w:tab/>
      </w:r>
      <w:r>
        <w:tab/>
      </w:r>
    </w:p>
    <w:p w14:paraId="4F8D90A0" w14:textId="77777777" w:rsidR="00F66E9E" w:rsidRDefault="00F66E9E" w:rsidP="00F66E9E">
      <w:pPr>
        <w:widowControl/>
        <w:spacing w:before="0" w:line="240" w:lineRule="auto"/>
      </w:pPr>
      <w:r>
        <w:t>Blank Templates supplied</w:t>
      </w:r>
      <w:r>
        <w:tab/>
      </w:r>
    </w:p>
    <w:p w14:paraId="04F22791" w14:textId="77777777" w:rsidR="00F66E9E" w:rsidRDefault="00F66E9E" w:rsidP="00F66E9E">
      <w:pPr>
        <w:widowControl/>
        <w:spacing w:before="0" w:line="240" w:lineRule="auto"/>
      </w:pPr>
      <w:r>
        <w:rPr>
          <w:noProof/>
        </w:rPr>
        <mc:AlternateContent>
          <mc:Choice Requires="wps">
            <w:drawing>
              <wp:anchor distT="0" distB="0" distL="114300" distR="114300" simplePos="0" relativeHeight="251660288" behindDoc="0" locked="0" layoutInCell="1" hidden="0" allowOverlap="1" wp14:anchorId="4D7A892B" wp14:editId="70ED0299">
                <wp:simplePos x="0" y="0"/>
                <wp:positionH relativeFrom="column">
                  <wp:posOffset>4191000</wp:posOffset>
                </wp:positionH>
                <wp:positionV relativeFrom="paragraph">
                  <wp:posOffset>114300</wp:posOffset>
                </wp:positionV>
                <wp:extent cx="330200" cy="868680"/>
                <wp:effectExtent l="19050" t="19050" r="12700" b="26670"/>
                <wp:wrapNone/>
                <wp:docPr id="31" name="Oval 31"/>
                <wp:cNvGraphicFramePr/>
                <a:graphic xmlns:a="http://schemas.openxmlformats.org/drawingml/2006/main">
                  <a:graphicData uri="http://schemas.microsoft.com/office/word/2010/wordprocessingShape">
                    <wps:wsp>
                      <wps:cNvSpPr/>
                      <wps:spPr>
                        <a:xfrm>
                          <a:off x="0" y="0"/>
                          <a:ext cx="330200" cy="868680"/>
                        </a:xfrm>
                        <a:prstGeom prst="ellipse">
                          <a:avLst/>
                        </a:prstGeom>
                        <a:noFill/>
                        <a:ln w="44450" cap="flat" cmpd="sng">
                          <a:solidFill>
                            <a:schemeClr val="accent1">
                              <a:lumMod val="60000"/>
                              <a:lumOff val="40000"/>
                            </a:schemeClr>
                          </a:solidFill>
                          <a:prstDash val="solid"/>
                          <a:miter lim="800000"/>
                          <a:headEnd type="none" w="sm" len="sm"/>
                          <a:tailEnd type="none" w="sm" len="sm"/>
                        </a:ln>
                      </wps:spPr>
                      <wps:txbx>
                        <w:txbxContent>
                          <w:p w14:paraId="2595031B" w14:textId="77777777" w:rsidR="00F66E9E" w:rsidRDefault="00F66E9E" w:rsidP="00F66E9E">
                            <w:pPr>
                              <w:spacing w:before="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D7A892B" id="Oval 31" o:spid="_x0000_s1026" style="position:absolute;left:0;text-align:left;margin-left:330pt;margin-top:9pt;width:26pt;height:68.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" filled="f" strokecolor="#95b3d7 [1940]" strokeweight="3.5pt">
                <v:stroke startarrowwidth="narrow" startarrowlength="short" endarrowwidth="narrow" endarrowlength="short" joinstyle="miter"/>
                <v:textbox inset="2.53958mm,2.53958mm,2.53958mm,2.53958mm">
                  <w:txbxContent>
                    <w:p w14:paraId="2595031B" w14:textId="77777777" w:rsidR="00F66E9E" w:rsidRDefault="00F66E9E" w:rsidP="00F66E9E">
                      <w:pPr>
                        <w:spacing w:before="0" w:line="240" w:lineRule="auto"/>
                        <w:textDirection w:val="btLr"/>
                      </w:pPr>
                    </w:p>
                  </w:txbxContent>
                </v:textbox>
              </v:oval>
            </w:pict>
          </mc:Fallback>
        </mc:AlternateContent>
      </w:r>
      <w:r>
        <w:rPr>
          <w:noProof/>
        </w:rPr>
        <mc:AlternateContent>
          <mc:Choice Requires="wps">
            <w:drawing>
              <wp:anchor distT="0" distB="0" distL="114300" distR="114300" simplePos="0" relativeHeight="251659264" behindDoc="0" locked="0" layoutInCell="1" hidden="0" allowOverlap="1" wp14:anchorId="4F898877" wp14:editId="6A4511D2">
                <wp:simplePos x="0" y="0"/>
                <wp:positionH relativeFrom="column">
                  <wp:posOffset>2133600</wp:posOffset>
                </wp:positionH>
                <wp:positionV relativeFrom="paragraph">
                  <wp:posOffset>114300</wp:posOffset>
                </wp:positionV>
                <wp:extent cx="330200" cy="868680"/>
                <wp:effectExtent l="19050" t="19050" r="12700" b="26670"/>
                <wp:wrapNone/>
                <wp:docPr id="30" name="Oval 30"/>
                <wp:cNvGraphicFramePr/>
                <a:graphic xmlns:a="http://schemas.openxmlformats.org/drawingml/2006/main">
                  <a:graphicData uri="http://schemas.microsoft.com/office/word/2010/wordprocessingShape">
                    <wps:wsp>
                      <wps:cNvSpPr/>
                      <wps:spPr>
                        <a:xfrm>
                          <a:off x="0" y="0"/>
                          <a:ext cx="330200" cy="868680"/>
                        </a:xfrm>
                        <a:prstGeom prst="ellipse">
                          <a:avLst/>
                        </a:prstGeom>
                        <a:noFill/>
                        <a:ln w="44450" cap="flat" cmpd="sng">
                          <a:solidFill>
                            <a:schemeClr val="accent1">
                              <a:lumMod val="60000"/>
                              <a:lumOff val="40000"/>
                            </a:schemeClr>
                          </a:solidFill>
                          <a:prstDash val="solid"/>
                          <a:miter lim="800000"/>
                          <a:headEnd type="none" w="sm" len="sm"/>
                          <a:tailEnd type="none" w="sm" len="sm"/>
                        </a:ln>
                      </wps:spPr>
                      <wps:txbx>
                        <w:txbxContent>
                          <w:p w14:paraId="2EDD1EC5" w14:textId="77777777" w:rsidR="00F66E9E" w:rsidRDefault="00F66E9E" w:rsidP="00F66E9E">
                            <w:pPr>
                              <w:spacing w:before="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F898877" id="Oval 30" o:spid="_x0000_s1027" style="position:absolute;left:0;text-align:left;margin-left:168pt;margin-top:9pt;width:26pt;height:68.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" filled="f" strokecolor="#95b3d7 [1940]" strokeweight="3.5pt">
                <v:stroke startarrowwidth="narrow" startarrowlength="short" endarrowwidth="narrow" endarrowlength="short" joinstyle="miter"/>
                <v:textbox inset="2.53958mm,2.53958mm,2.53958mm,2.53958mm">
                  <w:txbxContent>
                    <w:p w14:paraId="2EDD1EC5" w14:textId="77777777" w:rsidR="00F66E9E" w:rsidRDefault="00F66E9E" w:rsidP="00F66E9E">
                      <w:pPr>
                        <w:spacing w:before="0" w:line="240" w:lineRule="auto"/>
                        <w:textDirection w:val="btLr"/>
                      </w:pPr>
                    </w:p>
                  </w:txbxContent>
                </v:textbox>
              </v:oval>
            </w:pict>
          </mc:Fallback>
        </mc:AlternateContent>
      </w:r>
      <w:r>
        <w:tab/>
      </w:r>
      <w:r>
        <w:tab/>
      </w:r>
    </w:p>
    <w:p w14:paraId="58E48632" w14:textId="77777777" w:rsidR="00F66E9E" w:rsidRDefault="00F66E9E" w:rsidP="00F66E9E">
      <w:pPr>
        <w:widowControl/>
        <w:spacing w:before="0" w:line="240" w:lineRule="auto"/>
      </w:pPr>
      <w:r>
        <w:rPr>
          <w:noProof/>
        </w:rPr>
        <w:drawing>
          <wp:inline distT="0" distB="0" distL="0" distR="0" wp14:anchorId="76C9A843" wp14:editId="3148FFA9">
            <wp:extent cx="3960167" cy="830669"/>
            <wp:effectExtent l="0" t="0" r="0" b="0"/>
            <wp:docPr id="41" name="image2.png" descr="A screenshot of a computer&#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2.png" descr="A screenshot of a computer&#10;&#10;Description automatically generated with low confidence"/>
                    <pic:cNvPicPr preferRelativeResize="0"/>
                  </pic:nvPicPr>
                  <pic:blipFill>
                    <a:blip r:embed="rId18"/>
                    <a:srcRect/>
                    <a:stretch>
                      <a:fillRect/>
                    </a:stretch>
                  </pic:blipFill>
                  <pic:spPr>
                    <a:xfrm>
                      <a:off x="0" y="0"/>
                      <a:ext cx="3960167" cy="830669"/>
                    </a:xfrm>
                    <a:prstGeom prst="rect">
                      <a:avLst/>
                    </a:prstGeom>
                    <a:ln/>
                  </pic:spPr>
                </pic:pic>
              </a:graphicData>
            </a:graphic>
          </wp:inline>
        </w:drawing>
      </w:r>
    </w:p>
    <w:p w14:paraId="51FCFF8F" w14:textId="77777777" w:rsidR="00F66E9E" w:rsidRPr="00100349" w:rsidRDefault="00F66E9E" w:rsidP="00F66E9E">
      <w:pPr>
        <w:widowControl/>
        <w:spacing w:before="0" w:line="240" w:lineRule="auto"/>
        <w:sectPr w:rsidR="00F66E9E" w:rsidRPr="00100349" w:rsidSect="00F66E9E">
          <w:headerReference w:type="default" r:id="rId19"/>
          <w:footerReference w:type="default" r:id="rId20"/>
          <w:type w:val="continuous"/>
          <w:pgSz w:w="11910" w:h="16840"/>
          <w:pgMar w:top="1920" w:right="0" w:bottom="1140" w:left="280" w:header="878" w:footer="954" w:gutter="0"/>
          <w:pgNumType w:start="2"/>
          <w:cols w:space="720"/>
          <w:docGrid w:linePitch="272"/>
        </w:sectPr>
      </w:pPr>
      <w:r>
        <w:rPr>
          <w:rFonts w:ascii="Roboto Black" w:eastAsia="Roboto Black" w:hAnsi="Roboto Black" w:cs="Roboto Black"/>
          <w:b/>
          <w:color w:val="FF4791"/>
        </w:rPr>
        <w:t>Scores</w:t>
      </w:r>
      <w:r>
        <w:rPr>
          <w:color w:val="FF4791"/>
        </w:rPr>
        <w:t xml:space="preserve"> </w:t>
      </w:r>
      <w:r>
        <w:t>added to the right side of the graph</w:t>
      </w:r>
    </w:p>
    <w:p w14:paraId="623BF07E" w14:textId="77777777" w:rsidR="00E40463" w:rsidRDefault="00E40463" w:rsidP="00F66E9E">
      <w:pPr>
        <w:ind w:left="284"/>
        <w:rPr>
          <w:color w:val="000000" w:themeColor="text1"/>
        </w:rPr>
      </w:pPr>
    </w:p>
    <w:sectPr w:rsidR="00E40463">
      <w:headerReference w:type="default" r:id="rId21"/>
      <w:footerReference w:type="default" r:id="rId22"/>
      <w:type w:val="continuous"/>
      <w:pgSz w:w="11910" w:h="16840"/>
      <w:pgMar w:top="1920" w:right="0" w:bottom="0" w:left="280" w:header="0" w:footer="0" w:gutter="0"/>
      <w:cols w:num="2" w:space="720" w:equalWidth="0">
        <w:col w:w="5795" w:space="40"/>
        <w:col w:w="5795"/>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77EC3A" w14:textId="77777777" w:rsidR="00671A5C" w:rsidRPr="00E90B16" w:rsidRDefault="00671A5C">
      <w:pPr>
        <w:spacing w:before="0" w:line="240" w:lineRule="auto"/>
      </w:pPr>
      <w:r w:rsidRPr="00E90B16">
        <w:separator/>
      </w:r>
    </w:p>
  </w:endnote>
  <w:endnote w:type="continuationSeparator" w:id="0">
    <w:p w14:paraId="621A4A63" w14:textId="77777777" w:rsidR="00671A5C" w:rsidRPr="00E90B16" w:rsidRDefault="00671A5C">
      <w:pPr>
        <w:spacing w:before="0" w:line="240" w:lineRule="auto"/>
      </w:pPr>
      <w:r w:rsidRPr="00E90B1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Roboto">
    <w:charset w:val="00"/>
    <w:family w:val="auto"/>
    <w:pitch w:val="variable"/>
    <w:sig w:usb0="E0000AFF" w:usb1="5000217F" w:usb2="00000021" w:usb3="00000000" w:csb0="0000019F" w:csb1="00000000"/>
    <w:embedRegular r:id="rId1" w:fontKey="{9EF92945-B929-4341-AA5A-780D02BE4B39}"/>
    <w:embedBold r:id="rId2" w:fontKey="{A9B06A79-68F5-4165-B346-E22299B7DA10}"/>
  </w:font>
  <w:font w:name="Roboto Medium">
    <w:charset w:val="00"/>
    <w:family w:val="auto"/>
    <w:pitch w:val="variable"/>
    <w:sig w:usb0="E0000AFF" w:usb1="5000217F" w:usb2="00000021" w:usb3="00000000" w:csb0="0000019F" w:csb1="00000000"/>
    <w:embedRegular r:id="rId3" w:fontKey="{65A92F1A-27ED-4C30-820E-BF70C66472F9}"/>
    <w:embedBold r:id="rId4" w:fontKey="{9CA5AB39-88AE-49E7-BAB7-E88A6BC6EDBB}"/>
  </w:font>
  <w:font w:name="Roboto Light">
    <w:charset w:val="00"/>
    <w:family w:val="auto"/>
    <w:pitch w:val="variable"/>
    <w:sig w:usb0="E0000AFF" w:usb1="5000217F" w:usb2="00000021" w:usb3="00000000" w:csb0="0000019F" w:csb1="00000000"/>
    <w:embedRegular r:id="rId5" w:fontKey="{5B2EE2CE-F271-486F-B927-60BF63C5045C}"/>
  </w:font>
  <w:font w:name="Times New Roman">
    <w:panose1 w:val="02020603050405020304"/>
    <w:charset w:val="00"/>
    <w:family w:val="roman"/>
    <w:pitch w:val="variable"/>
    <w:sig w:usb0="E0002EFF" w:usb1="C000785B" w:usb2="00000009" w:usb3="00000000" w:csb0="000001FF" w:csb1="00000000"/>
  </w:font>
  <w:font w:name="Roboto Black">
    <w:charset w:val="00"/>
    <w:family w:val="auto"/>
    <w:pitch w:val="variable"/>
    <w:sig w:usb0="E0000AFF" w:usb1="5000217F" w:usb2="00000021" w:usb3="00000000" w:csb0="0000019F" w:csb1="00000000"/>
    <w:embedRegular r:id="rId6" w:fontKey="{63D0E331-23CB-43E8-81FB-D41D571C79AA}"/>
    <w:embedBold r:id="rId7" w:fontKey="{CE867334-0751-4B7E-8097-D5517F84E7D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8" w:fontKey="{89E32EE9-C359-4B9B-A896-F700DA75FF8F}"/>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9" w:fontKey="{E0BA8156-A4E9-4EE6-95FF-B7534FE37D31}"/>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6267736"/>
      <w:docPartObj>
        <w:docPartGallery w:val="Page Numbers (Bottom of Page)"/>
        <w:docPartUnique/>
      </w:docPartObj>
    </w:sdtPr>
    <w:sdtEndPr/>
    <w:sdtContent>
      <w:p w14:paraId="4F140E81" w14:textId="6D428EA6" w:rsidR="00F66E9E" w:rsidRPr="00E90B16" w:rsidRDefault="00F66E9E" w:rsidP="00100349">
        <w:pPr>
          <w:pStyle w:val="Footer"/>
          <w:jc w:val="both"/>
        </w:pPr>
        <w:r>
          <w:t>1</w:t>
        </w:r>
        <w:r w:rsidRPr="00E90B16">
          <w:t xml:space="preserve"> </w:t>
        </w:r>
        <w:r w:rsidR="00D257DF">
          <w:rPr>
            <w:color w:val="4559A7"/>
          </w:rPr>
          <w:t>Public</w:t>
        </w:r>
      </w:p>
    </w:sdtContent>
  </w:sdt>
  <w:p w14:paraId="4F7D4DB1" w14:textId="77777777" w:rsidR="00F66E9E" w:rsidRPr="00E90B16" w:rsidRDefault="00F66E9E">
    <w:pPr>
      <w:pBdr>
        <w:top w:val="nil"/>
        <w:left w:val="nil"/>
        <w:bottom w:val="nil"/>
        <w:right w:val="nil"/>
        <w:between w:val="nil"/>
      </w:pBdr>
      <w:spacing w:before="0" w:line="14" w:lineRule="auto"/>
      <w:ind w:left="850"/>
      <w:rPr>
        <w:color w:val="404D9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80E5E" w14:textId="77777777" w:rsidR="00E40463" w:rsidRPr="00E90B16" w:rsidRDefault="00B303F7">
    <w:pPr>
      <w:pBdr>
        <w:top w:val="nil"/>
        <w:left w:val="nil"/>
        <w:bottom w:val="nil"/>
        <w:right w:val="nil"/>
        <w:between w:val="nil"/>
      </w:pBdr>
      <w:spacing w:before="0" w:line="14" w:lineRule="auto"/>
      <w:ind w:left="0"/>
      <w:jc w:val="right"/>
      <w:rPr>
        <w:color w:val="000000"/>
        <w:sz w:val="2"/>
        <w:szCs w:val="2"/>
      </w:rPr>
    </w:pPr>
    <w:r w:rsidRPr="00E90B16">
      <w:rPr>
        <w:color w:val="000000"/>
        <w:sz w:val="2"/>
        <w:szCs w:val="2"/>
      </w:rPr>
      <w:fldChar w:fldCharType="begin"/>
    </w:r>
    <w:r w:rsidRPr="00E90B16">
      <w:rPr>
        <w:color w:val="000000"/>
        <w:sz w:val="2"/>
        <w:szCs w:val="2"/>
      </w:rPr>
      <w:instrText>PAGE</w:instrText>
    </w:r>
    <w:r w:rsidRPr="00E90B16">
      <w:rPr>
        <w:color w:val="000000"/>
        <w:sz w:val="2"/>
        <w:szCs w:val="2"/>
      </w:rPr>
      <w:fldChar w:fldCharType="separate"/>
    </w:r>
    <w:r w:rsidR="00D063FB" w:rsidRPr="00E90B16">
      <w:rPr>
        <w:color w:val="000000"/>
        <w:sz w:val="2"/>
        <w:szCs w:val="2"/>
      </w:rPr>
      <w:t>4</w:t>
    </w:r>
    <w:r w:rsidRPr="00E90B16">
      <w:rPr>
        <w:color w:val="000000"/>
        <w:sz w:val="2"/>
        <w:szCs w:val="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9DF559" w14:textId="77777777" w:rsidR="00671A5C" w:rsidRPr="00E90B16" w:rsidRDefault="00671A5C">
      <w:pPr>
        <w:spacing w:before="0" w:line="240" w:lineRule="auto"/>
      </w:pPr>
      <w:r w:rsidRPr="00E90B16">
        <w:separator/>
      </w:r>
    </w:p>
  </w:footnote>
  <w:footnote w:type="continuationSeparator" w:id="0">
    <w:p w14:paraId="4118A596" w14:textId="77777777" w:rsidR="00671A5C" w:rsidRPr="00E90B16" w:rsidRDefault="00671A5C">
      <w:pPr>
        <w:spacing w:before="0" w:line="240" w:lineRule="auto"/>
      </w:pPr>
      <w:r w:rsidRPr="00E90B16">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4C5E6E" w14:textId="72FAF5A8" w:rsidR="00F66E9E" w:rsidRPr="004F4CBE" w:rsidRDefault="007A57F0" w:rsidP="7051FFCD">
    <w:pPr>
      <w:spacing w:before="20" w:line="240" w:lineRule="auto"/>
      <w:ind w:left="1700"/>
      <w:rPr>
        <w:sz w:val="18"/>
        <w:szCs w:val="18"/>
      </w:rPr>
    </w:pPr>
    <w:r w:rsidRPr="007A57F0">
      <w:rPr>
        <w:color w:val="auto"/>
      </w:rPr>
      <w:t xml:space="preserve">Risk Rating Logo </w:t>
    </w:r>
    <w:proofErr w:type="spellStart"/>
    <w:r w:rsidRPr="007A57F0">
      <w:rPr>
        <w:color w:val="auto"/>
      </w:rPr>
      <w:t>Guide_updated</w:t>
    </w:r>
    <w:proofErr w:type="spellEnd"/>
    <w:r w:rsidRPr="007A57F0">
      <w:rPr>
        <w:color w:val="auto"/>
      </w:rPr>
      <w:t xml:space="preserve"> July 2026 </w:t>
    </w:r>
    <w:r w:rsidR="00F66E9E" w:rsidRPr="004F4CBE">
      <w:rPr>
        <w:sz w:val="18"/>
        <w:szCs w:val="18"/>
      </w:rPr>
      <mc:AlternateContent>
        <mc:Choice Requires="wpg">
          <w:drawing>
            <wp:anchor distT="0" distB="0" distL="0" distR="0" simplePos="0" relativeHeight="251658752" behindDoc="1" locked="0" layoutInCell="1" hidden="0" allowOverlap="1" wp14:anchorId="32360515" wp14:editId="5D6DCB72">
              <wp:simplePos x="0" y="0"/>
              <wp:positionH relativeFrom="page">
                <wp:posOffset>696913</wp:posOffset>
              </wp:positionH>
              <wp:positionV relativeFrom="page">
                <wp:posOffset>491005</wp:posOffset>
              </wp:positionV>
              <wp:extent cx="452120" cy="287020"/>
              <wp:effectExtent l="0" t="0" r="0" b="0"/>
              <wp:wrapNone/>
              <wp:docPr id="3" name="Group 3"/>
              <wp:cNvGraphicFramePr/>
              <a:graphic xmlns:a="http://schemas.openxmlformats.org/drawingml/2006/main">
                <a:graphicData uri="http://schemas.microsoft.com/office/word/2010/wordprocessingGroup">
                  <wpg:wgp>
                    <wpg:cNvGrpSpPr/>
                    <wpg:grpSpPr>
                      <a:xfrm>
                        <a:off x="0" y="0"/>
                        <a:ext cx="452120" cy="287020"/>
                        <a:chOff x="5119925" y="3636475"/>
                        <a:chExt cx="452125" cy="287025"/>
                      </a:xfrm>
                    </wpg:grpSpPr>
                    <wpg:grpSp>
                      <wpg:cNvPr id="1763182687" name="Group 1763182687"/>
                      <wpg:cNvGrpSpPr/>
                      <wpg:grpSpPr>
                        <a:xfrm>
                          <a:off x="5119940" y="3636490"/>
                          <a:ext cx="452422" cy="287020"/>
                          <a:chOff x="0" y="0"/>
                          <a:chExt cx="452422" cy="287020"/>
                        </a:xfrm>
                      </wpg:grpSpPr>
                      <wps:wsp>
                        <wps:cNvPr id="716188525" name="Rectangle 716188525"/>
                        <wps:cNvSpPr/>
                        <wps:spPr>
                          <a:xfrm>
                            <a:off x="0" y="0"/>
                            <a:ext cx="452100" cy="287000"/>
                          </a:xfrm>
                          <a:prstGeom prst="rect">
                            <a:avLst/>
                          </a:prstGeom>
                          <a:noFill/>
                          <a:ln>
                            <a:noFill/>
                          </a:ln>
                        </wps:spPr>
                        <wps:txbx>
                          <w:txbxContent>
                            <w:p w14:paraId="5884D0D5" w14:textId="77777777" w:rsidR="00F66E9E" w:rsidRPr="00E90B16" w:rsidRDefault="00F66E9E">
                              <w:pPr>
                                <w:spacing w:before="0" w:line="240" w:lineRule="auto"/>
                                <w:ind w:left="0"/>
                                <w:textDirection w:val="btLr"/>
                              </w:pPr>
                            </w:p>
                          </w:txbxContent>
                        </wps:txbx>
                        <wps:bodyPr spcFirstLastPara="1" wrap="square" lIns="91425" tIns="91425" rIns="91425" bIns="91425" anchor="ctr" anchorCtr="0">
                          <a:noAutofit/>
                        </wps:bodyPr>
                      </wps:wsp>
                      <wps:wsp>
                        <wps:cNvPr id="503086481" name="Free-form: Shape 503086481"/>
                        <wps:cNvSpPr/>
                        <wps:spPr>
                          <a:xfrm>
                            <a:off x="171117" y="2578"/>
                            <a:ext cx="281305" cy="270510"/>
                          </a:xfrm>
                          <a:custGeom>
                            <a:avLst/>
                            <a:gdLst/>
                            <a:ahLst/>
                            <a:cxnLst/>
                            <a:rect l="l" t="t" r="r" b="b"/>
                            <a:pathLst>
                              <a:path w="281305" h="270510" extrusionOk="0">
                                <a:moveTo>
                                  <a:pt x="280162" y="0"/>
                                </a:moveTo>
                                <a:lnTo>
                                  <a:pt x="221473" y="18268"/>
                                </a:lnTo>
                                <a:lnTo>
                                  <a:pt x="183502" y="66598"/>
                                </a:lnTo>
                                <a:lnTo>
                                  <a:pt x="140474" y="179374"/>
                                </a:lnTo>
                                <a:lnTo>
                                  <a:pt x="104521" y="85559"/>
                                </a:lnTo>
                                <a:lnTo>
                                  <a:pt x="88019" y="56243"/>
                                </a:lnTo>
                                <a:lnTo>
                                  <a:pt x="63285" y="30356"/>
                                </a:lnTo>
                                <a:lnTo>
                                  <a:pt x="33038" y="10750"/>
                                </a:lnTo>
                                <a:lnTo>
                                  <a:pt x="0" y="279"/>
                                </a:lnTo>
                                <a:lnTo>
                                  <a:pt x="103047" y="270408"/>
                                </a:lnTo>
                                <a:lnTo>
                                  <a:pt x="177914" y="270408"/>
                                </a:lnTo>
                                <a:lnTo>
                                  <a:pt x="280936" y="292"/>
                                </a:lnTo>
                                <a:lnTo>
                                  <a:pt x="280162" y="0"/>
                                </a:lnTo>
                                <a:close/>
                              </a:path>
                            </a:pathLst>
                          </a:custGeom>
                          <a:solidFill>
                            <a:srgbClr val="31D7D2"/>
                          </a:solidFill>
                          <a:ln>
                            <a:noFill/>
                          </a:ln>
                        </wps:spPr>
                        <wps:bodyPr spcFirstLastPara="1" wrap="square" lIns="91425" tIns="91425" rIns="91425" bIns="91425" anchor="ctr" anchorCtr="0">
                          <a:noAutofit/>
                        </wps:bodyPr>
                      </wps:wsp>
                      <wps:wsp>
                        <wps:cNvPr id="276579118" name="Free-form: Shape 276579118"/>
                        <wps:cNvSpPr/>
                        <wps:spPr>
                          <a:xfrm>
                            <a:off x="0" y="0"/>
                            <a:ext cx="286385" cy="287020"/>
                          </a:xfrm>
                          <a:custGeom>
                            <a:avLst/>
                            <a:gdLst/>
                            <a:ahLst/>
                            <a:cxnLst/>
                            <a:rect l="l" t="t" r="r" b="b"/>
                            <a:pathLst>
                              <a:path w="286385" h="287020" extrusionOk="0">
                                <a:moveTo>
                                  <a:pt x="143217" y="0"/>
                                </a:moveTo>
                                <a:lnTo>
                                  <a:pt x="140919" y="0"/>
                                </a:lnTo>
                                <a:lnTo>
                                  <a:pt x="139776" y="50"/>
                                </a:lnTo>
                                <a:lnTo>
                                  <a:pt x="96224" y="7976"/>
                                </a:lnTo>
                                <a:lnTo>
                                  <a:pt x="58249" y="28130"/>
                                </a:lnTo>
                                <a:lnTo>
                                  <a:pt x="28071" y="58297"/>
                                </a:lnTo>
                                <a:lnTo>
                                  <a:pt x="7914" y="96263"/>
                                </a:lnTo>
                                <a:lnTo>
                                  <a:pt x="0" y="139814"/>
                                </a:lnTo>
                                <a:lnTo>
                                  <a:pt x="6210" y="185258"/>
                                </a:lnTo>
                                <a:lnTo>
                                  <a:pt x="25594" y="225063"/>
                                </a:lnTo>
                                <a:lnTo>
                                  <a:pt x="55848" y="256814"/>
                                </a:lnTo>
                                <a:lnTo>
                                  <a:pt x="94672" y="278094"/>
                                </a:lnTo>
                                <a:lnTo>
                                  <a:pt x="139763" y="286486"/>
                                </a:lnTo>
                                <a:lnTo>
                                  <a:pt x="140931" y="286486"/>
                                </a:lnTo>
                                <a:lnTo>
                                  <a:pt x="142087" y="286537"/>
                                </a:lnTo>
                                <a:lnTo>
                                  <a:pt x="143243" y="286537"/>
                                </a:lnTo>
                                <a:lnTo>
                                  <a:pt x="187089" y="279674"/>
                                </a:lnTo>
                                <a:lnTo>
                                  <a:pt x="225921" y="260288"/>
                                </a:lnTo>
                                <a:lnTo>
                                  <a:pt x="257184" y="230178"/>
                                </a:lnTo>
                                <a:lnTo>
                                  <a:pt x="263323" y="218841"/>
                                </a:lnTo>
                                <a:lnTo>
                                  <a:pt x="149909" y="218841"/>
                                </a:lnTo>
                                <a:lnTo>
                                  <a:pt x="120978" y="215771"/>
                                </a:lnTo>
                                <a:lnTo>
                                  <a:pt x="76212" y="178777"/>
                                </a:lnTo>
                                <a:lnTo>
                                  <a:pt x="74536" y="175425"/>
                                </a:lnTo>
                                <a:lnTo>
                                  <a:pt x="282754" y="175425"/>
                                </a:lnTo>
                                <a:lnTo>
                                  <a:pt x="285924" y="130069"/>
                                </a:lnTo>
                                <a:lnTo>
                                  <a:pt x="282287" y="115684"/>
                                </a:lnTo>
                                <a:lnTo>
                                  <a:pt x="72580" y="115684"/>
                                </a:lnTo>
                                <a:lnTo>
                                  <a:pt x="84021" y="95863"/>
                                </a:lnTo>
                                <a:lnTo>
                                  <a:pt x="100453" y="80637"/>
                                </a:lnTo>
                                <a:lnTo>
                                  <a:pt x="120615" y="70866"/>
                                </a:lnTo>
                                <a:lnTo>
                                  <a:pt x="143243" y="67411"/>
                                </a:lnTo>
                                <a:lnTo>
                                  <a:pt x="262811" y="67411"/>
                                </a:lnTo>
                                <a:lnTo>
                                  <a:pt x="251947" y="49919"/>
                                </a:lnTo>
                                <a:lnTo>
                                  <a:pt x="218295" y="21174"/>
                                </a:lnTo>
                                <a:lnTo>
                                  <a:pt x="175882" y="3759"/>
                                </a:lnTo>
                                <a:lnTo>
                                  <a:pt x="151456" y="235"/>
                                </a:lnTo>
                                <a:lnTo>
                                  <a:pt x="143217" y="0"/>
                                </a:lnTo>
                                <a:close/>
                              </a:path>
                              <a:path w="286385" h="287020" extrusionOk="0">
                                <a:moveTo>
                                  <a:pt x="278320" y="191147"/>
                                </a:moveTo>
                                <a:lnTo>
                                  <a:pt x="258546" y="191147"/>
                                </a:lnTo>
                                <a:lnTo>
                                  <a:pt x="237819" y="192305"/>
                                </a:lnTo>
                                <a:lnTo>
                                  <a:pt x="217441" y="195829"/>
                                </a:lnTo>
                                <a:lnTo>
                                  <a:pt x="197680" y="201793"/>
                                </a:lnTo>
                                <a:lnTo>
                                  <a:pt x="178803" y="210273"/>
                                </a:lnTo>
                                <a:lnTo>
                                  <a:pt x="149909" y="218841"/>
                                </a:lnTo>
                                <a:lnTo>
                                  <a:pt x="263323" y="218841"/>
                                </a:lnTo>
                                <a:lnTo>
                                  <a:pt x="278320" y="191147"/>
                                </a:lnTo>
                                <a:close/>
                              </a:path>
                              <a:path w="286385" h="287020" extrusionOk="0">
                                <a:moveTo>
                                  <a:pt x="282754" y="175425"/>
                                </a:moveTo>
                                <a:lnTo>
                                  <a:pt x="74536" y="175425"/>
                                </a:lnTo>
                                <a:lnTo>
                                  <a:pt x="282727" y="175806"/>
                                </a:lnTo>
                                <a:lnTo>
                                  <a:pt x="282754" y="175425"/>
                                </a:lnTo>
                                <a:close/>
                              </a:path>
                              <a:path w="286385" h="287020" extrusionOk="0">
                                <a:moveTo>
                                  <a:pt x="262811" y="67411"/>
                                </a:moveTo>
                                <a:lnTo>
                                  <a:pt x="143243" y="67411"/>
                                </a:lnTo>
                                <a:lnTo>
                                  <a:pt x="165856" y="70867"/>
                                </a:lnTo>
                                <a:lnTo>
                                  <a:pt x="186010" y="80641"/>
                                </a:lnTo>
                                <a:lnTo>
                                  <a:pt x="202439" y="95868"/>
                                </a:lnTo>
                                <a:lnTo>
                                  <a:pt x="213880" y="115684"/>
                                </a:lnTo>
                                <a:lnTo>
                                  <a:pt x="282287" y="115684"/>
                                </a:lnTo>
                                <a:lnTo>
                                  <a:pt x="275077" y="87162"/>
                                </a:lnTo>
                                <a:lnTo>
                                  <a:pt x="262811" y="67411"/>
                                </a:lnTo>
                                <a:close/>
                              </a:path>
                            </a:pathLst>
                          </a:custGeom>
                          <a:solidFill>
                            <a:srgbClr val="FF4692"/>
                          </a:solidFill>
                          <a:ln>
                            <a:noFill/>
                          </a:ln>
                        </wps:spPr>
                        <wps:bodyPr spcFirstLastPara="1" wrap="square" lIns="91425" tIns="91425" rIns="91425" bIns="91425" anchor="ctr" anchorCtr="0">
                          <a:noAutofit/>
                        </wps:bodyPr>
                      </wps:wsp>
                      <pic:pic xmlns:pic="http://schemas.openxmlformats.org/drawingml/2006/picture">
                        <pic:nvPicPr>
                          <pic:cNvPr id="8" name="Shape 8"/>
                          <pic:cNvPicPr preferRelativeResize="0"/>
                        </pic:nvPicPr>
                        <pic:blipFill rotWithShape="1">
                          <a:blip r:embed="rId1">
                            <a:alphaModFix/>
                          </a:blip>
                          <a:srcRect/>
                          <a:stretch/>
                        </pic:blipFill>
                        <pic:spPr>
                          <a:xfrm>
                            <a:off x="171118" y="2843"/>
                            <a:ext cx="115390" cy="226700"/>
                          </a:xfrm>
                          <a:prstGeom prst="rect">
                            <a:avLst/>
                          </a:prstGeom>
                          <a:noFill/>
                          <a:ln>
                            <a:noFill/>
                          </a:ln>
                        </pic:spPr>
                      </pic:pic>
                    </wpg:grpSp>
                  </wpg:wgp>
                </a:graphicData>
              </a:graphic>
            </wp:anchor>
          </w:drawing>
        </mc:Choice>
        <mc:Fallback>
          <w:pict>
            <v:group w14:anchorId="32360515" id="Group 3" o:spid="_x0000_s1028" style="position:absolute;left:0;text-align:left;margin-left:54.9pt;margin-top:38.65pt;width:35.6pt;height:22.6pt;z-index:-251657728;mso-wrap-distance-left:0;mso-wrap-distance-right:0;mso-position-horizontal-relative:page;mso-position-vertical-relative:page" coordorigin="51199,36364" coordsize="4521,2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">
              <v:group id="Group 1763182687" o:spid="_x0000_s1029" style="position:absolute;left:51199;top:36364;width:4524;height:2871" coordsize="452422,287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">
                <v:rect id="Rectangle 716188525" o:spid="_x0000_s1030" style="position:absolute;width:452100;height:287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" filled="f" stroked="f">
                  <v:textbox inset="2.53958mm,2.53958mm,2.53958mm,2.53958mm">
                    <w:txbxContent>
                      <w:p w14:paraId="5884D0D5" w14:textId="77777777" w:rsidR="00F66E9E" w:rsidRPr="00E90B16" w:rsidRDefault="00F66E9E">
                        <w:pPr>
                          <w:spacing w:before="0" w:line="240" w:lineRule="auto"/>
                          <w:ind w:left="0"/>
                          <w:textDirection w:val="btLr"/>
                        </w:pPr>
                      </w:p>
                    </w:txbxContent>
                  </v:textbox>
                </v:rect>
                <v:shape id="Free-form: Shape 503086481" o:spid="_x0000_s1031" style="position:absolute;left:171117;top:2578;width:281305;height:270510;visibility:visible;mso-wrap-style:square;v-text-anchor:middle" coordsize="281305,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" path="m280162,l221473,18268,183502,66598,140474,179374,104521,85559,88019,56243,63285,30356,33038,10750,,279,103047,270408r74867,l280936,292,280162,xe" fillcolor="#31d7d2" stroked="f">
                  <v:path arrowok="t" o:extrusionok="f"/>
                </v:shape>
                <v:shape id="Free-form: Shape 276579118" o:spid="_x0000_s1032" style="position:absolute;width:286385;height:287020;visibility:visible;mso-wrap-style:square;v-text-anchor:middle" coordsize="286385,287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" path="m143217,r-2298,l139776,50,96224,7976,58249,28130,28071,58297,7914,96263,,139814r6210,45444l25594,225063r30254,31751l94672,278094r45091,8392l140931,286486r1156,51l143243,286537r43846,-6863l225921,260288r31263,-30110l263323,218841r-113414,l120978,215771,76212,178777r-1676,-3352l282754,175425r3170,-45356l282287,115684r-209707,l84021,95863,100453,80637r20162,-9771l143243,67411r119568,l251947,49919,218295,21174,175882,3759,151456,235,143217,xem278320,191147r-19774,l237819,192305r-20378,3524l197680,201793r-18877,8480l149909,218841r113414,l278320,191147xem282754,175425r-208218,l282727,175806r27,-381xem262811,67411r-119568,l165856,70867r20154,9774l202439,95868r11441,19816l282287,115684,275077,87162,262811,67411xe" fillcolor="#ff4692" stroked="f">
                  <v:path arrowok="t" o:extrusionok="f"/>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8" o:spid="_x0000_s1033" type="#_x0000_t75" style="position:absolute;left:171118;top:2843;width:115390;height:2267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">
                  <v:imagedata r:id="rId2" o:title=""/>
                </v:shape>
              </v:group>
              <w10:wrap anchorx="page" anchory="page"/>
            </v:group>
          </w:pict>
        </mc:Fallback>
      </mc:AlternateContent>
    </w:r>
  </w:p>
  <w:p w14:paraId="5ECFA71B" w14:textId="77777777" w:rsidR="00F66E9E" w:rsidRPr="00E90B16" w:rsidRDefault="00F66E9E">
    <w:pPr>
      <w:pBdr>
        <w:top w:val="nil"/>
        <w:left w:val="nil"/>
        <w:bottom w:val="nil"/>
        <w:right w:val="nil"/>
        <w:between w:val="nil"/>
      </w:pBdr>
      <w:spacing w:before="0" w:line="14" w:lineRule="auto"/>
      <w:ind w:left="184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EEF17" w14:textId="77777777" w:rsidR="00E40463" w:rsidRPr="00E90B16" w:rsidRDefault="00E40463">
    <w:pPr>
      <w:pBdr>
        <w:top w:val="nil"/>
        <w:left w:val="nil"/>
        <w:bottom w:val="nil"/>
        <w:right w:val="nil"/>
        <w:between w:val="nil"/>
      </w:pBdr>
      <w:spacing w:before="0" w:line="14" w:lineRule="auto"/>
      <w:ind w:left="0"/>
      <w:rPr>
        <w:color w:val="000000"/>
        <w:sz w:val="2"/>
        <w:szCs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embedTrueTypeFonts/>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6E9E"/>
    <w:rsid w:val="000A0A49"/>
    <w:rsid w:val="000B0B50"/>
    <w:rsid w:val="000E125F"/>
    <w:rsid w:val="000E17D9"/>
    <w:rsid w:val="00100071"/>
    <w:rsid w:val="00142439"/>
    <w:rsid w:val="001659B9"/>
    <w:rsid w:val="00165BBD"/>
    <w:rsid w:val="0017262D"/>
    <w:rsid w:val="001B065D"/>
    <w:rsid w:val="001D03A9"/>
    <w:rsid w:val="001F750C"/>
    <w:rsid w:val="00233B28"/>
    <w:rsid w:val="002551A4"/>
    <w:rsid w:val="0026235A"/>
    <w:rsid w:val="002C6FBE"/>
    <w:rsid w:val="002D4725"/>
    <w:rsid w:val="002D6988"/>
    <w:rsid w:val="002F2E78"/>
    <w:rsid w:val="00367280"/>
    <w:rsid w:val="00367A02"/>
    <w:rsid w:val="003B0C82"/>
    <w:rsid w:val="00415620"/>
    <w:rsid w:val="004215ED"/>
    <w:rsid w:val="004253F6"/>
    <w:rsid w:val="00446C01"/>
    <w:rsid w:val="00452F29"/>
    <w:rsid w:val="004569F6"/>
    <w:rsid w:val="00460D29"/>
    <w:rsid w:val="00480C3F"/>
    <w:rsid w:val="0048752E"/>
    <w:rsid w:val="00490FBD"/>
    <w:rsid w:val="004F4CBE"/>
    <w:rsid w:val="004F685B"/>
    <w:rsid w:val="00501B84"/>
    <w:rsid w:val="005B5BEB"/>
    <w:rsid w:val="005C69C8"/>
    <w:rsid w:val="00612B50"/>
    <w:rsid w:val="0065748D"/>
    <w:rsid w:val="00661967"/>
    <w:rsid w:val="00671A5C"/>
    <w:rsid w:val="006929D0"/>
    <w:rsid w:val="00720699"/>
    <w:rsid w:val="00725CFC"/>
    <w:rsid w:val="007322F1"/>
    <w:rsid w:val="0074378E"/>
    <w:rsid w:val="00761DA4"/>
    <w:rsid w:val="00796658"/>
    <w:rsid w:val="007A57F0"/>
    <w:rsid w:val="007E7526"/>
    <w:rsid w:val="00800A9F"/>
    <w:rsid w:val="008015A0"/>
    <w:rsid w:val="00810126"/>
    <w:rsid w:val="008111E6"/>
    <w:rsid w:val="008130C3"/>
    <w:rsid w:val="00833438"/>
    <w:rsid w:val="00834112"/>
    <w:rsid w:val="008365C5"/>
    <w:rsid w:val="008A34A3"/>
    <w:rsid w:val="008E09DC"/>
    <w:rsid w:val="0096433A"/>
    <w:rsid w:val="009974EA"/>
    <w:rsid w:val="009C5E18"/>
    <w:rsid w:val="00A44EB4"/>
    <w:rsid w:val="00A56DF8"/>
    <w:rsid w:val="00A85759"/>
    <w:rsid w:val="00A94895"/>
    <w:rsid w:val="00AB59ED"/>
    <w:rsid w:val="00AE1A50"/>
    <w:rsid w:val="00B1301F"/>
    <w:rsid w:val="00B22681"/>
    <w:rsid w:val="00B303F7"/>
    <w:rsid w:val="00B30A7A"/>
    <w:rsid w:val="00B45B1D"/>
    <w:rsid w:val="00B5633D"/>
    <w:rsid w:val="00B73B46"/>
    <w:rsid w:val="00BA252F"/>
    <w:rsid w:val="00C35EFF"/>
    <w:rsid w:val="00CA2836"/>
    <w:rsid w:val="00CA4258"/>
    <w:rsid w:val="00CA7110"/>
    <w:rsid w:val="00CC5EB6"/>
    <w:rsid w:val="00CF5394"/>
    <w:rsid w:val="00D063FB"/>
    <w:rsid w:val="00D257DF"/>
    <w:rsid w:val="00D74DCD"/>
    <w:rsid w:val="00DA3B5E"/>
    <w:rsid w:val="00DA7E64"/>
    <w:rsid w:val="00E357B3"/>
    <w:rsid w:val="00E36F5D"/>
    <w:rsid w:val="00E40463"/>
    <w:rsid w:val="00E62EEB"/>
    <w:rsid w:val="00E90B16"/>
    <w:rsid w:val="00EA06DF"/>
    <w:rsid w:val="00EA4FC6"/>
    <w:rsid w:val="00EB1F4B"/>
    <w:rsid w:val="00EF65CA"/>
    <w:rsid w:val="00F30454"/>
    <w:rsid w:val="00F57577"/>
    <w:rsid w:val="00F66E9E"/>
    <w:rsid w:val="00F8229C"/>
    <w:rsid w:val="00FD0877"/>
    <w:rsid w:val="00FF215A"/>
    <w:rsid w:val="0A78429E"/>
    <w:rsid w:val="0CC09D66"/>
    <w:rsid w:val="0ED05665"/>
    <w:rsid w:val="10CB787E"/>
    <w:rsid w:val="1972AD96"/>
    <w:rsid w:val="1B8C6AB4"/>
    <w:rsid w:val="1BDEC0A9"/>
    <w:rsid w:val="1C2BED67"/>
    <w:rsid w:val="1D4DB842"/>
    <w:rsid w:val="2389F485"/>
    <w:rsid w:val="27B83E18"/>
    <w:rsid w:val="29F54F77"/>
    <w:rsid w:val="2BF073EC"/>
    <w:rsid w:val="312631A6"/>
    <w:rsid w:val="3C0B3EA6"/>
    <w:rsid w:val="4D5CBC7B"/>
    <w:rsid w:val="5121297F"/>
    <w:rsid w:val="54414104"/>
    <w:rsid w:val="5B3954E4"/>
    <w:rsid w:val="5B463C9E"/>
    <w:rsid w:val="5CE3FF4E"/>
    <w:rsid w:val="640ADD81"/>
    <w:rsid w:val="6B97CCD4"/>
    <w:rsid w:val="6C94A12A"/>
    <w:rsid w:val="7051FFCD"/>
    <w:rsid w:val="710F1149"/>
    <w:rsid w:val="73289D69"/>
    <w:rsid w:val="7504154B"/>
    <w:rsid w:val="78E9C94A"/>
    <w:rsid w:val="7EF53C0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A4A0AC"/>
  <w15:docId w15:val="{A1700753-81AC-4F8D-B4C5-6D0DD56FF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oboto" w:eastAsia="Roboto" w:hAnsi="Roboto" w:cs="Roboto"/>
        <w:color w:val="101D33"/>
        <w:lang w:val="en-US" w:eastAsia="ja-JP" w:bidi="ar-SA"/>
      </w:rPr>
    </w:rPrDefault>
    <w:pPrDefault>
      <w:pPr>
        <w:widowControl w:val="0"/>
        <w:spacing w:before="256" w:line="285" w:lineRule="auto"/>
        <w:ind w:left="853"/>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6E9E"/>
    <w:rPr>
      <w:lang w:val="en-GB"/>
    </w:rPr>
  </w:style>
  <w:style w:type="paragraph" w:styleId="Heading1">
    <w:name w:val="heading 1"/>
    <w:basedOn w:val="Normal"/>
    <w:next w:val="Normal"/>
    <w:uiPriority w:val="9"/>
    <w:qFormat/>
    <w:pPr>
      <w:spacing w:before="453"/>
      <w:ind w:left="805"/>
      <w:outlineLvl w:val="0"/>
    </w:pPr>
    <w:rPr>
      <w:rFonts w:ascii="Roboto Medium" w:eastAsia="Roboto Medium" w:hAnsi="Roboto Medium" w:cs="Roboto Medium"/>
      <w:b/>
      <w:color w:val="DE217F"/>
      <w:sz w:val="42"/>
      <w:szCs w:val="42"/>
    </w:rPr>
  </w:style>
  <w:style w:type="paragraph" w:styleId="Heading2">
    <w:name w:val="heading 2"/>
    <w:basedOn w:val="Normal"/>
    <w:next w:val="Normal"/>
    <w:uiPriority w:val="9"/>
    <w:unhideWhenUsed/>
    <w:qFormat/>
    <w:pPr>
      <w:spacing w:before="146" w:line="218" w:lineRule="auto"/>
      <w:ind w:left="423" w:right="1059"/>
      <w:outlineLvl w:val="1"/>
    </w:pPr>
    <w:rPr>
      <w:rFonts w:ascii="Roboto Light" w:eastAsia="Roboto Light" w:hAnsi="Roboto Light" w:cs="Roboto Light"/>
      <w:color w:val="404D94"/>
      <w:sz w:val="30"/>
      <w:szCs w:val="30"/>
    </w:rPr>
  </w:style>
  <w:style w:type="paragraph" w:styleId="Heading3">
    <w:name w:val="heading 3"/>
    <w:basedOn w:val="Normal"/>
    <w:next w:val="Normal"/>
    <w:uiPriority w:val="9"/>
    <w:unhideWhenUsed/>
    <w:qFormat/>
    <w:pPr>
      <w:spacing w:before="100"/>
      <w:ind w:left="602"/>
      <w:outlineLvl w:val="2"/>
    </w:pPr>
    <w:rPr>
      <w:b/>
    </w:rPr>
  </w:style>
  <w:style w:type="paragraph" w:styleId="Heading4">
    <w:name w:val="heading 4"/>
    <w:basedOn w:val="Normal"/>
    <w:next w:val="Normal"/>
    <w:uiPriority w:val="9"/>
    <w:semiHidden/>
    <w:unhideWhenUsed/>
    <w:qFormat/>
    <w:pPr>
      <w:keepNext/>
      <w:keepLines/>
      <w:spacing w:before="150" w:line="246" w:lineRule="auto"/>
      <w:ind w:left="1194"/>
      <w:outlineLvl w:val="3"/>
    </w:pPr>
    <w:rPr>
      <w:b/>
      <w:color w:val="51C3C3"/>
    </w:rPr>
  </w:style>
  <w:style w:type="paragraph" w:styleId="Heading5">
    <w:name w:val="heading 5"/>
    <w:basedOn w:val="Normal"/>
    <w:next w:val="Normal"/>
    <w:uiPriority w:val="9"/>
    <w:semiHidden/>
    <w:unhideWhenUsed/>
    <w:qFormat/>
    <w:pPr>
      <w:keepNext/>
      <w:keepLines/>
      <w:spacing w:before="568" w:line="273" w:lineRule="auto"/>
      <w:ind w:right="1069"/>
      <w:outlineLvl w:val="4"/>
    </w:pPr>
    <w:rPr>
      <w:color w:val="404D94"/>
      <w:sz w:val="24"/>
      <w:szCs w:val="24"/>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ind w:left="1699" w:right="1069"/>
    </w:pPr>
    <w:rPr>
      <w:rFonts w:ascii="Roboto Medium" w:eastAsia="Roboto Medium" w:hAnsi="Roboto Medium" w:cs="Roboto Medium"/>
      <w:sz w:val="102"/>
      <w:szCs w:val="102"/>
    </w:rPr>
  </w:style>
  <w:style w:type="paragraph" w:styleId="Subtitle">
    <w:name w:val="Subtitle"/>
    <w:basedOn w:val="Normal"/>
    <w:next w:val="Normal"/>
    <w:uiPriority w:val="11"/>
    <w:qFormat/>
    <w:pPr>
      <w:keepNext/>
      <w:keepLines/>
      <w:spacing w:before="360" w:after="80"/>
      <w:ind w:left="1700"/>
    </w:pPr>
    <w:rPr>
      <w:rFonts w:ascii="Roboto Light" w:eastAsia="Roboto Light" w:hAnsi="Roboto Light" w:cs="Roboto Light"/>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uiPriority w:val="99"/>
    <w:unhideWhenUsed/>
    <w:rsid w:val="1D4DB842"/>
    <w:pPr>
      <w:tabs>
        <w:tab w:val="center" w:pos="4680"/>
        <w:tab w:val="right" w:pos="9360"/>
      </w:tabs>
      <w:spacing w:line="240" w:lineRule="auto"/>
    </w:pPr>
  </w:style>
  <w:style w:type="paragraph" w:styleId="Footer">
    <w:name w:val="footer"/>
    <w:basedOn w:val="Normal"/>
    <w:link w:val="FooterChar"/>
    <w:uiPriority w:val="99"/>
    <w:unhideWhenUsed/>
    <w:rsid w:val="1D4DB842"/>
    <w:pPr>
      <w:tabs>
        <w:tab w:val="center" w:pos="4680"/>
        <w:tab w:val="right" w:pos="9360"/>
      </w:tabs>
      <w:spacing w:line="240" w:lineRule="auto"/>
    </w:pPr>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Introparagraph">
    <w:name w:val="Intro paragraph"/>
    <w:basedOn w:val="Normal"/>
    <w:link w:val="IntroparagraphChar"/>
    <w:qFormat/>
    <w:rsid w:val="00CA7110"/>
    <w:pPr>
      <w:spacing w:before="3" w:line="274" w:lineRule="auto"/>
      <w:ind w:left="851" w:right="1134"/>
    </w:pPr>
    <w:rPr>
      <w:color w:val="404D94"/>
      <w:sz w:val="24"/>
    </w:rPr>
  </w:style>
  <w:style w:type="character" w:customStyle="1" w:styleId="IntroparagraphChar">
    <w:name w:val="Intro paragraph Char"/>
    <w:basedOn w:val="DefaultParagraphFont"/>
    <w:link w:val="Introparagraph"/>
    <w:rsid w:val="00CA7110"/>
    <w:rPr>
      <w:color w:val="404D94"/>
      <w:sz w:val="24"/>
    </w:rPr>
  </w:style>
  <w:style w:type="paragraph" w:customStyle="1" w:styleId="Pullouttext">
    <w:name w:val="Pull out text"/>
    <w:basedOn w:val="Normal"/>
    <w:link w:val="PullouttextChar"/>
    <w:qFormat/>
    <w:rsid w:val="001F750C"/>
    <w:pPr>
      <w:spacing w:before="177"/>
      <w:ind w:left="850" w:right="1136"/>
    </w:pPr>
    <w:rPr>
      <w:b/>
      <w:bCs/>
      <w:color w:val="4559A7"/>
      <w:sz w:val="24"/>
      <w:szCs w:val="24"/>
    </w:rPr>
  </w:style>
  <w:style w:type="character" w:customStyle="1" w:styleId="PullouttextChar">
    <w:name w:val="Pull out text Char"/>
    <w:basedOn w:val="DefaultParagraphFont"/>
    <w:link w:val="Pullouttext"/>
    <w:rsid w:val="001F750C"/>
    <w:rPr>
      <w:b/>
      <w:bCs/>
      <w:color w:val="4559A7"/>
      <w:sz w:val="24"/>
      <w:szCs w:val="24"/>
    </w:rPr>
  </w:style>
  <w:style w:type="character" w:customStyle="1" w:styleId="FooterChar">
    <w:name w:val="Footer Char"/>
    <w:basedOn w:val="DefaultParagraphFont"/>
    <w:link w:val="Footer"/>
    <w:uiPriority w:val="99"/>
    <w:rsid w:val="008365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3809791">
      <w:bodyDiv w:val="1"/>
      <w:marLeft w:val="0"/>
      <w:marRight w:val="0"/>
      <w:marTop w:val="0"/>
      <w:marBottom w:val="0"/>
      <w:divBdr>
        <w:top w:val="none" w:sz="0" w:space="0" w:color="auto"/>
        <w:left w:val="none" w:sz="0" w:space="0" w:color="auto"/>
        <w:bottom w:val="none" w:sz="0" w:space="0" w:color="auto"/>
        <w:right w:val="none" w:sz="0" w:space="0" w:color="auto"/>
      </w:divBdr>
      <w:divsChild>
        <w:div w:id="180359342">
          <w:marLeft w:val="0"/>
          <w:marRight w:val="0"/>
          <w:marTop w:val="0"/>
          <w:marBottom w:val="0"/>
          <w:divBdr>
            <w:top w:val="none" w:sz="0" w:space="0" w:color="auto"/>
            <w:left w:val="none" w:sz="0" w:space="0" w:color="auto"/>
            <w:bottom w:val="none" w:sz="0" w:space="0" w:color="auto"/>
            <w:right w:val="none" w:sz="0" w:space="0" w:color="auto"/>
          </w:divBdr>
        </w:div>
        <w:div w:id="1297493908">
          <w:marLeft w:val="0"/>
          <w:marRight w:val="0"/>
          <w:marTop w:val="0"/>
          <w:marBottom w:val="0"/>
          <w:divBdr>
            <w:top w:val="none" w:sz="0" w:space="0" w:color="auto"/>
            <w:left w:val="none" w:sz="0" w:space="0" w:color="auto"/>
            <w:bottom w:val="none" w:sz="0" w:space="0" w:color="auto"/>
            <w:right w:val="none" w:sz="0" w:space="0" w:color="auto"/>
          </w:divBdr>
        </w:div>
        <w:div w:id="1366364789">
          <w:marLeft w:val="0"/>
          <w:marRight w:val="0"/>
          <w:marTop w:val="0"/>
          <w:marBottom w:val="0"/>
          <w:divBdr>
            <w:top w:val="none" w:sz="0" w:space="0" w:color="auto"/>
            <w:left w:val="none" w:sz="0" w:space="0" w:color="auto"/>
            <w:bottom w:val="none" w:sz="0" w:space="0" w:color="auto"/>
            <w:right w:val="none" w:sz="0" w:space="0" w:color="auto"/>
          </w:divBdr>
        </w:div>
        <w:div w:id="1388870403">
          <w:marLeft w:val="0"/>
          <w:marRight w:val="0"/>
          <w:marTop w:val="0"/>
          <w:marBottom w:val="0"/>
          <w:divBdr>
            <w:top w:val="none" w:sz="0" w:space="0" w:color="auto"/>
            <w:left w:val="none" w:sz="0" w:space="0" w:color="auto"/>
            <w:bottom w:val="none" w:sz="0" w:space="0" w:color="auto"/>
            <w:right w:val="none" w:sz="0" w:space="0" w:color="auto"/>
          </w:divBdr>
        </w:div>
        <w:div w:id="1580555329">
          <w:marLeft w:val="0"/>
          <w:marRight w:val="0"/>
          <w:marTop w:val="0"/>
          <w:marBottom w:val="0"/>
          <w:divBdr>
            <w:top w:val="none" w:sz="0" w:space="0" w:color="auto"/>
            <w:left w:val="none" w:sz="0" w:space="0" w:color="auto"/>
            <w:bottom w:val="none" w:sz="0" w:space="0" w:color="auto"/>
            <w:right w:val="none" w:sz="0" w:space="0" w:color="auto"/>
          </w:divBdr>
        </w:div>
      </w:divsChild>
    </w:div>
    <w:div w:id="1756239502">
      <w:bodyDiv w:val="1"/>
      <w:marLeft w:val="0"/>
      <w:marRight w:val="0"/>
      <w:marTop w:val="0"/>
      <w:marBottom w:val="0"/>
      <w:divBdr>
        <w:top w:val="none" w:sz="0" w:space="0" w:color="auto"/>
        <w:left w:val="none" w:sz="0" w:space="0" w:color="auto"/>
        <w:bottom w:val="none" w:sz="0" w:space="0" w:color="auto"/>
        <w:right w:val="none" w:sz="0" w:space="0" w:color="auto"/>
      </w:divBdr>
      <w:divsChild>
        <w:div w:id="211383281">
          <w:marLeft w:val="0"/>
          <w:marRight w:val="0"/>
          <w:marTop w:val="0"/>
          <w:marBottom w:val="0"/>
          <w:divBdr>
            <w:top w:val="none" w:sz="0" w:space="0" w:color="auto"/>
            <w:left w:val="none" w:sz="0" w:space="0" w:color="auto"/>
            <w:bottom w:val="none" w:sz="0" w:space="0" w:color="auto"/>
            <w:right w:val="none" w:sz="0" w:space="0" w:color="auto"/>
          </w:divBdr>
        </w:div>
        <w:div w:id="393160937">
          <w:marLeft w:val="0"/>
          <w:marRight w:val="0"/>
          <w:marTop w:val="0"/>
          <w:marBottom w:val="0"/>
          <w:divBdr>
            <w:top w:val="none" w:sz="0" w:space="0" w:color="auto"/>
            <w:left w:val="none" w:sz="0" w:space="0" w:color="auto"/>
            <w:bottom w:val="none" w:sz="0" w:space="0" w:color="auto"/>
            <w:right w:val="none" w:sz="0" w:space="0" w:color="auto"/>
          </w:divBdr>
        </w:div>
        <w:div w:id="798189879">
          <w:marLeft w:val="0"/>
          <w:marRight w:val="0"/>
          <w:marTop w:val="0"/>
          <w:marBottom w:val="0"/>
          <w:divBdr>
            <w:top w:val="none" w:sz="0" w:space="0" w:color="auto"/>
            <w:left w:val="none" w:sz="0" w:space="0" w:color="auto"/>
            <w:bottom w:val="none" w:sz="0" w:space="0" w:color="auto"/>
            <w:right w:val="none" w:sz="0" w:space="0" w:color="auto"/>
          </w:divBdr>
        </w:div>
        <w:div w:id="2025478812">
          <w:marLeft w:val="0"/>
          <w:marRight w:val="0"/>
          <w:marTop w:val="0"/>
          <w:marBottom w:val="0"/>
          <w:divBdr>
            <w:top w:val="none" w:sz="0" w:space="0" w:color="auto"/>
            <w:left w:val="none" w:sz="0" w:space="0" w:color="auto"/>
            <w:bottom w:val="none" w:sz="0" w:space="0" w:color="auto"/>
            <w:right w:val="none" w:sz="0" w:space="0" w:color="auto"/>
          </w:divBdr>
        </w:div>
        <w:div w:id="209493021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https://evuk.sharepoint.com/sites/ITInfo/OfficeTemplates/EV-%20simple%20Word%20template%202025_FIN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B1F35E7496974192F5C20D5436E6A2" ma:contentTypeVersion="3" ma:contentTypeDescription="Create a new document." ma:contentTypeScope="" ma:versionID="33bc21f2346c55b5f7d258c758cd0b69">
  <xsd:schema xmlns:xsd="http://www.w3.org/2001/XMLSchema" xmlns:xs="http://www.w3.org/2001/XMLSchema" xmlns:p="http://schemas.microsoft.com/office/2006/metadata/properties" xmlns:ns2="b320212d-e4fc-44b2-ad71-d1cc1b677cb7" targetNamespace="http://schemas.microsoft.com/office/2006/metadata/properties" ma:root="true" ma:fieldsID="1ecf6d6feb425751f3afdd9ae847495d" ns2:_="">
    <xsd:import namespace="b320212d-e4fc-44b2-ad71-d1cc1b677cb7"/>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20212d-e4fc-44b2-ad71-d1cc1b677c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E7C5070-7E39-45AC-B5C3-9A19515FE55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06D03F8-1B1A-4D96-87F1-FA5115D09D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20212d-e4fc-44b2-ad71-d1cc1b677c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59A0083-6D53-426C-913B-1FF08102522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EV-%20simple%20Word%20template%202025_FINAL.dotm</Template>
  <TotalTime>3</TotalTime>
  <Pages>1</Pages>
  <Words>157</Words>
  <Characters>676</Characters>
  <Application>Microsoft Office Word</Application>
  <DocSecurity>0</DocSecurity>
  <Lines>20</Lines>
  <Paragraphs>10</Paragraphs>
  <ScaleCrop>false</ScaleCrop>
  <Company/>
  <LinksUpToDate>false</LinksUpToDate>
  <CharactersWithSpaces>823</CharactersWithSpaces>
  <SharedDoc>false</SharedDoc>
  <HLinks>
    <vt:vector size="12" baseType="variant">
      <vt:variant>
        <vt:i4>720979</vt:i4>
      </vt:variant>
      <vt:variant>
        <vt:i4>3</vt:i4>
      </vt:variant>
      <vt:variant>
        <vt:i4>0</vt:i4>
      </vt:variant>
      <vt:variant>
        <vt:i4>5</vt:i4>
      </vt:variant>
      <vt:variant>
        <vt:lpwstr>http://www.ev.uk/</vt:lpwstr>
      </vt:variant>
      <vt:variant>
        <vt:lpwstr/>
      </vt:variant>
      <vt:variant>
        <vt:i4>5898353</vt:i4>
      </vt:variant>
      <vt:variant>
        <vt:i4>0</vt:i4>
      </vt:variant>
      <vt:variant>
        <vt:i4>0</vt:i4>
      </vt:variant>
      <vt:variant>
        <vt:i4>5</vt:i4>
      </vt:variant>
      <vt:variant>
        <vt:lpwstr>mailto:contact@ev.uk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Adam Coombes-Owen</dc:creator>
  <cp:keywords/>
  <cp:lastModifiedBy>Adam Coombes-Owen</cp:lastModifiedBy>
  <cp:revision>2</cp:revision>
  <dcterms:created xsi:type="dcterms:W3CDTF">2026-07-20T13:10:00Z</dcterms:created>
  <dcterms:modified xsi:type="dcterms:W3CDTF">2026-07-20T13:10:00Z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0x0101004DB1F35E7496974192F5C20D5436E6A2</vt:lpwstr>
  </property>
  <property fmtid="{D5CDD505-2E9C-101B-9397-08002B2CF9AE}" pid="3" name="MediaServiceImageTags">
    <vt:lpwstr/>
  </property>
  <property fmtid="{D5CDD505-2E9C-101B-9397-08002B2CF9AE}" pid="4" name="Order">
    <vt:r8>15300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ies>
</file>